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6671D8" w14:textId="77777777" w:rsidR="00055781" w:rsidRDefault="00055781" w:rsidP="000557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ROBYNS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fl.1499)</w:t>
      </w:r>
    </w:p>
    <w:p w14:paraId="272A611C" w14:textId="77777777" w:rsidR="00055781" w:rsidRDefault="00055781" w:rsidP="000557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Copredy</w:t>
      </w:r>
      <w:proofErr w:type="spellEnd"/>
      <w:r>
        <w:rPr>
          <w:rFonts w:cs="Times New Roman"/>
          <w:szCs w:val="24"/>
        </w:rPr>
        <w:t>, Oxfordshire. Yeoman.</w:t>
      </w:r>
    </w:p>
    <w:p w14:paraId="1FDC2965" w14:textId="77777777" w:rsidR="00055781" w:rsidRDefault="00055781" w:rsidP="00055781">
      <w:pPr>
        <w:pStyle w:val="NoSpacing"/>
        <w:rPr>
          <w:rFonts w:cs="Times New Roman"/>
          <w:szCs w:val="24"/>
        </w:rPr>
      </w:pPr>
    </w:p>
    <w:p w14:paraId="5C2CC056" w14:textId="77777777" w:rsidR="00055781" w:rsidRDefault="00055781" w:rsidP="00055781">
      <w:pPr>
        <w:pStyle w:val="NoSpacing"/>
        <w:rPr>
          <w:rFonts w:cs="Times New Roman"/>
          <w:szCs w:val="24"/>
        </w:rPr>
      </w:pPr>
    </w:p>
    <w:p w14:paraId="3BDB895F" w14:textId="77777777" w:rsidR="00055781" w:rsidRDefault="00055781" w:rsidP="000557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Feb.1499</w:t>
      </w:r>
      <w:r>
        <w:rPr>
          <w:rFonts w:cs="Times New Roman"/>
          <w:szCs w:val="24"/>
        </w:rPr>
        <w:tab/>
        <w:t>He was on a commission to collect the taxes of two whole fifteenths and</w:t>
      </w:r>
    </w:p>
    <w:p w14:paraId="7031CB17" w14:textId="77777777" w:rsidR="00055781" w:rsidRDefault="00055781" w:rsidP="000557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tenths in Oxfordshire, excepting the town of Oxford.</w:t>
      </w:r>
    </w:p>
    <w:p w14:paraId="4149196E" w14:textId="77777777" w:rsidR="00055781" w:rsidRDefault="00055781" w:rsidP="000557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p.158)</w:t>
      </w:r>
    </w:p>
    <w:p w14:paraId="2C617657" w14:textId="77777777" w:rsidR="00055781" w:rsidRDefault="00055781" w:rsidP="00055781">
      <w:pPr>
        <w:pStyle w:val="NoSpacing"/>
        <w:rPr>
          <w:rFonts w:cs="Times New Roman"/>
          <w:szCs w:val="24"/>
        </w:rPr>
      </w:pPr>
    </w:p>
    <w:p w14:paraId="3205B83B" w14:textId="77777777" w:rsidR="00055781" w:rsidRDefault="00055781" w:rsidP="00055781">
      <w:pPr>
        <w:pStyle w:val="NoSpacing"/>
        <w:rPr>
          <w:rFonts w:cs="Times New Roman"/>
          <w:szCs w:val="24"/>
        </w:rPr>
      </w:pPr>
    </w:p>
    <w:p w14:paraId="207973FF" w14:textId="77777777" w:rsidR="00055781" w:rsidRDefault="00055781" w:rsidP="000557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May 2024</w:t>
      </w:r>
    </w:p>
    <w:p w14:paraId="3B35670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BC5938" w14:textId="77777777" w:rsidR="00055781" w:rsidRDefault="00055781" w:rsidP="009139A6">
      <w:r>
        <w:separator/>
      </w:r>
    </w:p>
  </w:endnote>
  <w:endnote w:type="continuationSeparator" w:id="0">
    <w:p w14:paraId="0925FD49" w14:textId="77777777" w:rsidR="00055781" w:rsidRDefault="000557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0F1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F8E1C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B7D4D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C41E39" w14:textId="77777777" w:rsidR="00055781" w:rsidRDefault="00055781" w:rsidP="009139A6">
      <w:r>
        <w:separator/>
      </w:r>
    </w:p>
  </w:footnote>
  <w:footnote w:type="continuationSeparator" w:id="0">
    <w:p w14:paraId="5F98FD46" w14:textId="77777777" w:rsidR="00055781" w:rsidRDefault="000557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647D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0CCE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C5C82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781"/>
    <w:rsid w:val="00055781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D4751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00941"/>
  <w15:chartTrackingRefBased/>
  <w15:docId w15:val="{8DACC9E8-DC4A-4717-B4D2-699788146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2024-05-19T19:28:00Z</dcterms:created>
  <dcterms:modified xsi:type="dcterms:W3CDTF">2024-05-19T19:28:00Z</dcterms:modified>
</cp:coreProperties>
</file>